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456C2" w14:textId="0192762A" w:rsidR="00687DD8" w:rsidRDefault="00687DD8" w:rsidP="00687DD8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zh-TW"/>
        </w:rPr>
      </w:pPr>
      <w:bookmarkStart w:id="0" w:name="_Hlk207620709"/>
      <w:r w:rsidRPr="001A659D">
        <w:rPr>
          <w:rFonts w:ascii="Arial" w:hAnsi="Arial" w:cs="Arial"/>
          <w:b/>
          <w:sz w:val="24"/>
          <w:szCs w:val="24"/>
        </w:rPr>
        <w:t xml:space="preserve">3GPP TSG RAN </w:t>
      </w:r>
      <w:r>
        <w:rPr>
          <w:rFonts w:ascii="Arial" w:hAnsi="Arial" w:cs="Arial"/>
          <w:b/>
          <w:sz w:val="24"/>
          <w:szCs w:val="24"/>
        </w:rPr>
        <w:t>M</w:t>
      </w:r>
      <w:r w:rsidRPr="001A659D">
        <w:rPr>
          <w:rFonts w:ascii="Arial" w:hAnsi="Arial" w:cs="Arial"/>
          <w:b/>
          <w:sz w:val="24"/>
          <w:szCs w:val="24"/>
        </w:rPr>
        <w:t>eeting #</w:t>
      </w:r>
      <w:r>
        <w:rPr>
          <w:rFonts w:ascii="Arial" w:hAnsi="Arial" w:cs="Arial"/>
          <w:b/>
          <w:sz w:val="24"/>
          <w:szCs w:val="24"/>
        </w:rPr>
        <w:t>1</w:t>
      </w:r>
      <w:r w:rsidR="00361285">
        <w:rPr>
          <w:rFonts w:ascii="Arial" w:hAnsi="Arial" w:cs="Arial"/>
          <w:b/>
          <w:sz w:val="24"/>
          <w:szCs w:val="24"/>
        </w:rPr>
        <w:t>09</w:t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9C4C30" w:rsidRPr="009C4C30">
        <w:rPr>
          <w:rFonts w:ascii="Arial" w:hAnsi="Arial" w:cs="Arial"/>
          <w:b/>
          <w:sz w:val="24"/>
          <w:szCs w:val="24"/>
        </w:rPr>
        <w:t>RP</w:t>
      </w:r>
      <w:r w:rsidR="009C4C30" w:rsidRPr="009C4C30">
        <w:rPr>
          <w:rFonts w:ascii="Cambria Math" w:hAnsi="Cambria Math" w:cs="Cambria Math"/>
          <w:b/>
          <w:sz w:val="24"/>
          <w:szCs w:val="24"/>
        </w:rPr>
        <w:t>‑</w:t>
      </w:r>
      <w:r w:rsidR="009C4C30" w:rsidRPr="009C4C30">
        <w:rPr>
          <w:rFonts w:ascii="Arial" w:hAnsi="Arial" w:cs="Arial"/>
          <w:b/>
          <w:sz w:val="24"/>
          <w:szCs w:val="24"/>
        </w:rPr>
        <w:t>252937</w:t>
      </w:r>
    </w:p>
    <w:p w14:paraId="6BA20117" w14:textId="6067C031" w:rsidR="00687DD8" w:rsidRDefault="00B86DD2" w:rsidP="00595B52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4"/>
        </w:rPr>
      </w:pPr>
      <w:r w:rsidRPr="00B86DD2">
        <w:rPr>
          <w:rFonts w:cs="Arial"/>
          <w:noProof w:val="0"/>
          <w:sz w:val="24"/>
        </w:rPr>
        <w:t>Beijing, China, September 15-18, 2025</w:t>
      </w:r>
    </w:p>
    <w:bookmarkEnd w:id="0"/>
    <w:p w14:paraId="02415D54" w14:textId="77777777" w:rsidR="0002650C" w:rsidRPr="00684CA1" w:rsidRDefault="0002650C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312A42AA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bookmarkStart w:id="1" w:name="_Hlk207620717"/>
      <w:r w:rsidR="00687DD8" w:rsidRPr="00687DD8">
        <w:rPr>
          <w:rFonts w:ascii="Arial" w:hAnsi="Arial" w:cs="Arial"/>
          <w:b/>
          <w:bCs/>
        </w:rPr>
        <w:t>Nokia</w:t>
      </w:r>
      <w:bookmarkEnd w:id="1"/>
    </w:p>
    <w:p w14:paraId="21C5915E" w14:textId="3F4D2029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bookmarkStart w:id="2" w:name="_Hlk207620736"/>
      <w:r w:rsidR="008102C9" w:rsidRPr="00684CA1">
        <w:rPr>
          <w:rFonts w:ascii="Arial" w:hAnsi="Arial" w:cs="Arial"/>
          <w:b/>
          <w:bCs/>
        </w:rPr>
        <w:t>Rel-</w:t>
      </w:r>
      <w:r w:rsidR="008102C9">
        <w:rPr>
          <w:rFonts w:ascii="Arial" w:hAnsi="Arial" w:cs="Arial"/>
          <w:b/>
          <w:bCs/>
        </w:rPr>
        <w:t>19</w:t>
      </w:r>
      <w:r w:rsidR="008102C9" w:rsidRPr="00684CA1">
        <w:rPr>
          <w:rFonts w:ascii="Arial" w:hAnsi="Arial" w:cs="Arial"/>
          <w:b/>
          <w:bCs/>
        </w:rPr>
        <w:t xml:space="preserve"> Work Item Exception</w:t>
      </w:r>
      <w:r w:rsidR="008102C9">
        <w:rPr>
          <w:rFonts w:ascii="Arial" w:hAnsi="Arial" w:cs="Arial"/>
          <w:b/>
          <w:bCs/>
        </w:rPr>
        <w:t xml:space="preserve"> for</w:t>
      </w:r>
      <w:r w:rsidR="008102C9" w:rsidRPr="00684CA1">
        <w:rPr>
          <w:rFonts w:ascii="Arial" w:hAnsi="Arial" w:cs="Arial"/>
          <w:b/>
          <w:bCs/>
        </w:rPr>
        <w:t xml:space="preserve"> </w:t>
      </w:r>
      <w:r w:rsidR="008102C9" w:rsidRPr="00572345">
        <w:rPr>
          <w:rFonts w:ascii="Arial" w:hAnsi="Arial" w:cs="Arial"/>
          <w:b/>
          <w:bCs/>
        </w:rPr>
        <w:t>DC_R19_xBLTE_yBNR</w:t>
      </w:r>
    </w:p>
    <w:bookmarkEnd w:id="2"/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4D346755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8203AA">
        <w:rPr>
          <w:rFonts w:ascii="Arial" w:hAnsi="Arial"/>
          <w:b/>
        </w:rPr>
        <w:t>9.7.2.1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19AC222D" w:rsidR="003F268E" w:rsidRPr="000A4E67" w:rsidRDefault="008A76FD" w:rsidP="00361285">
      <w:pPr>
        <w:pStyle w:val="Heading1"/>
        <w:tabs>
          <w:tab w:val="left" w:pos="3686"/>
        </w:tabs>
        <w:ind w:left="2268" w:right="-99" w:hanging="2268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>:</w:t>
      </w:r>
      <w:r w:rsidR="00B078D6" w:rsidRPr="000A4E67">
        <w:rPr>
          <w:sz w:val="24"/>
          <w:szCs w:val="24"/>
        </w:rPr>
        <w:t xml:space="preserve"> </w:t>
      </w:r>
      <w:r w:rsidR="00361285">
        <w:rPr>
          <w:sz w:val="24"/>
          <w:szCs w:val="24"/>
        </w:rPr>
        <w:tab/>
      </w:r>
      <w:bookmarkStart w:id="3" w:name="_Hlk207620764"/>
      <w:r w:rsidR="00361285" w:rsidRPr="00361285">
        <w:rPr>
          <w:sz w:val="24"/>
          <w:szCs w:val="24"/>
        </w:rPr>
        <w:t xml:space="preserve">Rel-19 Dual connectivity (DC) of x LTE band(s), y NR band(s) (1&lt;=x&lt;6, 1&lt;=y&lt;6, </w:t>
      </w:r>
      <w:proofErr w:type="spellStart"/>
      <w:r w:rsidR="00361285" w:rsidRPr="00361285">
        <w:rPr>
          <w:sz w:val="24"/>
          <w:szCs w:val="24"/>
        </w:rPr>
        <w:t>x+y</w:t>
      </w:r>
      <w:proofErr w:type="spellEnd"/>
      <w:r w:rsidR="00361285" w:rsidRPr="00361285">
        <w:rPr>
          <w:sz w:val="24"/>
          <w:szCs w:val="24"/>
        </w:rPr>
        <w:t>&lt;=6)</w:t>
      </w:r>
      <w:r w:rsidR="00361285">
        <w:rPr>
          <w:sz w:val="24"/>
          <w:szCs w:val="24"/>
        </w:rPr>
        <w:t xml:space="preserve"> </w:t>
      </w:r>
      <w:r w:rsidR="00361285" w:rsidRPr="00361285">
        <w:rPr>
          <w:sz w:val="24"/>
          <w:szCs w:val="24"/>
        </w:rPr>
        <w:t>and single or two NR Supplementary Uplink (SUL) bands</w:t>
      </w:r>
      <w:bookmarkEnd w:id="3"/>
    </w:p>
    <w:p w14:paraId="3C946738" w14:textId="72AA2823" w:rsidR="00B078D6" w:rsidRPr="00361285" w:rsidRDefault="00361285" w:rsidP="00361285">
      <w:pPr>
        <w:pStyle w:val="Heading2"/>
        <w:tabs>
          <w:tab w:val="left" w:pos="2268"/>
        </w:tabs>
        <w:ind w:left="2268" w:hanging="2268"/>
        <w:rPr>
          <w:sz w:val="24"/>
          <w:szCs w:val="24"/>
          <w:lang w:val="en-US"/>
        </w:rPr>
      </w:pPr>
      <w:r w:rsidRPr="00361285">
        <w:rPr>
          <w:sz w:val="24"/>
          <w:szCs w:val="24"/>
          <w:lang w:val="en-US"/>
        </w:rPr>
        <w:t>Acronym:</w:t>
      </w:r>
      <w:r w:rsidR="00B078D6" w:rsidRPr="00361285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ab/>
      </w:r>
      <w:bookmarkStart w:id="4" w:name="_Hlk207620007"/>
      <w:r w:rsidRPr="00361285">
        <w:rPr>
          <w:sz w:val="24"/>
          <w:szCs w:val="24"/>
          <w:lang w:val="en-US"/>
        </w:rPr>
        <w:t>DC_R19_xBLTE_yBNR</w:t>
      </w:r>
      <w:bookmarkEnd w:id="4"/>
    </w:p>
    <w:p w14:paraId="2448A9DC" w14:textId="04D2B17E" w:rsidR="00B078D6" w:rsidRPr="000A4E67" w:rsidRDefault="00B47DAF" w:rsidP="00361285">
      <w:pPr>
        <w:pStyle w:val="Heading2"/>
        <w:tabs>
          <w:tab w:val="left" w:pos="2268"/>
        </w:tabs>
        <w:ind w:left="2268" w:hanging="2268"/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>dentifier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687DD8" w:rsidRPr="00687DD8">
        <w:rPr>
          <w:sz w:val="24"/>
          <w:szCs w:val="24"/>
        </w:rPr>
        <w:t>961005</w:t>
      </w:r>
    </w:p>
    <w:p w14:paraId="12A92096" w14:textId="5670531E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8102C9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FC49CE4" w:rsidR="00187B47" w:rsidRPr="00DA709D" w:rsidRDefault="00900FD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5B570841" w:rsidR="00187B47" w:rsidRPr="00DA709D" w:rsidRDefault="00900FD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3C6A9D48" w:rsidR="00187B47" w:rsidRPr="00DA709D" w:rsidRDefault="00900FD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39EAAEBA" w:rsidR="00187B47" w:rsidRPr="00DA709D" w:rsidRDefault="00900FD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135E1214" w:rsidR="00CE1F4D" w:rsidRPr="00DA709D" w:rsidRDefault="00900FD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1AE8EECA" w:rsidR="00E72B61" w:rsidRPr="00684CA1" w:rsidRDefault="0026255D" w:rsidP="00B066D2">
            <w:pPr>
              <w:spacing w:after="0"/>
            </w:pPr>
            <w:r>
              <w:t>3GPP RAN#1</w:t>
            </w:r>
            <w:r w:rsidR="00361285">
              <w:t>10</w:t>
            </w:r>
            <w:r>
              <w:t xml:space="preserve"> (</w:t>
            </w:r>
            <w:r w:rsidR="00361285">
              <w:t>December</w:t>
            </w:r>
            <w:r>
              <w:t xml:space="preserve"> 202</w:t>
            </w:r>
            <w:r w:rsidR="00361285">
              <w:t>5</w:t>
            </w:r>
            <w:r>
              <w:t>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345CC6F5" w:rsidR="00E72B61" w:rsidRPr="00684CA1" w:rsidRDefault="00687DD8" w:rsidP="00B066D2">
            <w:pPr>
              <w:pStyle w:val="Index1"/>
            </w:pPr>
            <w:r>
              <w:t>None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1833B700" w:rsidR="00E72B61" w:rsidRPr="00684CA1" w:rsidRDefault="009178A9" w:rsidP="00B066D2">
            <w:pPr>
              <w:spacing w:after="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TS </w:t>
            </w:r>
            <w:r w:rsidR="00687DD8" w:rsidRPr="00687DD8">
              <w:rPr>
                <w:lang w:eastAsia="zh-CN"/>
              </w:rPr>
              <w:t>38.101-3</w:t>
            </w:r>
            <w:r w:rsidR="00581158">
              <w:rPr>
                <w:rFonts w:hint="eastAsia"/>
                <w:lang w:eastAsia="zh-TW"/>
              </w:rPr>
              <w:t xml:space="preserve">, </w:t>
            </w:r>
            <w:r>
              <w:rPr>
                <w:rFonts w:hint="eastAsia"/>
                <w:lang w:eastAsia="zh-TW"/>
              </w:rPr>
              <w:t xml:space="preserve">TR </w:t>
            </w:r>
            <w:r w:rsidR="00581158" w:rsidRPr="00581158">
              <w:rPr>
                <w:lang w:eastAsia="zh-TW"/>
              </w:rPr>
              <w:t>37.719-11-11</w:t>
            </w:r>
            <w:r w:rsidR="00581158">
              <w:rPr>
                <w:rFonts w:hint="eastAsia"/>
                <w:lang w:eastAsia="zh-TW"/>
              </w:rPr>
              <w:t xml:space="preserve">, </w:t>
            </w:r>
            <w:r>
              <w:rPr>
                <w:rFonts w:hint="eastAsia"/>
                <w:lang w:eastAsia="zh-TW"/>
              </w:rPr>
              <w:t xml:space="preserve">TR </w:t>
            </w:r>
            <w:r w:rsidR="00581158" w:rsidRPr="00581158">
              <w:rPr>
                <w:lang w:eastAsia="zh-TW"/>
              </w:rPr>
              <w:t>37.719-21-11</w:t>
            </w:r>
            <w:r w:rsidR="00581158">
              <w:rPr>
                <w:rFonts w:hint="eastAsia"/>
                <w:lang w:eastAsia="zh-TW"/>
              </w:rPr>
              <w:t xml:space="preserve">, </w:t>
            </w:r>
            <w:r>
              <w:rPr>
                <w:rFonts w:hint="eastAsia"/>
                <w:lang w:eastAsia="zh-TW"/>
              </w:rPr>
              <w:t xml:space="preserve">TR </w:t>
            </w:r>
            <w:r w:rsidR="00581158" w:rsidRPr="00581158">
              <w:rPr>
                <w:lang w:eastAsia="zh-TW"/>
              </w:rPr>
              <w:t>37.719-11-10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40C61F9E" w:rsidR="00E72B61" w:rsidRPr="00684CA1" w:rsidRDefault="00687DD8" w:rsidP="00B066D2">
            <w:pPr>
              <w:pStyle w:val="Index1"/>
              <w:rPr>
                <w:bCs/>
              </w:rPr>
            </w:pPr>
            <w:r w:rsidRPr="00687DD8">
              <w:rPr>
                <w:bCs/>
              </w:rPr>
              <w:t xml:space="preserve">Completion of unfinished band combinations listed in the </w:t>
            </w:r>
            <w:r w:rsidR="00984FB7">
              <w:rPr>
                <w:bCs/>
              </w:rPr>
              <w:t>Rel-1</w:t>
            </w:r>
            <w:r w:rsidR="00361285">
              <w:rPr>
                <w:bCs/>
              </w:rPr>
              <w:t>9</w:t>
            </w:r>
            <w:r w:rsidR="00984FB7">
              <w:rPr>
                <w:bCs/>
              </w:rPr>
              <w:t xml:space="preserve"> </w:t>
            </w:r>
            <w:r w:rsidRPr="00687DD8">
              <w:rPr>
                <w:bCs/>
              </w:rPr>
              <w:t xml:space="preserve">WID on </w:t>
            </w:r>
            <w:r w:rsidR="00361285" w:rsidRPr="00361285">
              <w:rPr>
                <w:bCs/>
              </w:rPr>
              <w:t xml:space="preserve">Dual connectivity (DC) of x LTE band(s), y NR band(s) (1&lt;=x&lt;6, 1&lt;=y&lt;6, </w:t>
            </w:r>
            <w:proofErr w:type="spellStart"/>
            <w:r w:rsidR="00361285" w:rsidRPr="00361285">
              <w:rPr>
                <w:bCs/>
              </w:rPr>
              <w:t>x+y</w:t>
            </w:r>
            <w:proofErr w:type="spellEnd"/>
            <w:r w:rsidR="00361285" w:rsidRPr="00361285">
              <w:rPr>
                <w:bCs/>
              </w:rPr>
              <w:t>&lt;=6) and single or two NR Supplementary Uplink (SUL) bands</w:t>
            </w:r>
            <w:r w:rsidR="00603D05">
              <w:rPr>
                <w:bCs/>
              </w:rPr>
              <w:t xml:space="preserve">. </w:t>
            </w:r>
            <w:r w:rsidR="00A77518" w:rsidRPr="00A77518">
              <w:rPr>
                <w:bCs/>
              </w:rPr>
              <w:t>The uncompleted band combinations are provided in the attached excel document.</w:t>
            </w:r>
            <w:r w:rsidR="009B3936">
              <w:rPr>
                <w:bCs/>
              </w:rPr>
              <w:t xml:space="preserve"> 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43E18BBA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471">
              <w:rPr>
                <w:b/>
              </w:rPr>
              <w:t>1</w:t>
            </w:r>
            <w:r w:rsidR="001E2F7F">
              <w:rPr>
                <w:b/>
              </w:rPr>
              <w:t>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23B9C4A3" w:rsidR="00E72B61" w:rsidRPr="00684CA1" w:rsidRDefault="00090D00" w:rsidP="00B066D2">
            <w:pPr>
              <w:spacing w:after="0"/>
            </w:pPr>
            <w:r w:rsidRPr="00090D00">
              <w:t>These combinations are not support</w:t>
            </w:r>
            <w:r w:rsidR="0002650C">
              <w:t>ed</w:t>
            </w:r>
            <w:r w:rsidRPr="00090D00">
              <w:t xml:space="preserve"> in Release 1</w:t>
            </w:r>
            <w:r w:rsidR="00361285">
              <w:t>9</w:t>
            </w:r>
            <w:r w:rsidRPr="00090D00">
              <w:t xml:space="preserve">. </w:t>
            </w:r>
            <w:r w:rsidR="00687DD8" w:rsidRPr="00687DD8">
              <w:t>The operators who requested the combinations cannot deploy them.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126443A0" w:rsidR="00E72B61" w:rsidRPr="00C9155E" w:rsidRDefault="00C9155E" w:rsidP="00E72B61">
      <w:pPr>
        <w:rPr>
          <w:lang w:val="en-US" w:eastAsia="zh-CN"/>
        </w:rPr>
      </w:pPr>
      <w:r>
        <w:rPr>
          <w:lang w:eastAsia="zh-CN"/>
        </w:rPr>
        <w:t xml:space="preserve">This WI exception requests to extend the competition date of </w:t>
      </w:r>
      <w:r w:rsidR="00361285" w:rsidRPr="00361285">
        <w:rPr>
          <w:lang w:eastAsia="zh-CN"/>
        </w:rPr>
        <w:t>DC_R19_xBLTE_yBNR</w:t>
      </w:r>
      <w:r w:rsidRPr="00C9155E">
        <w:rPr>
          <w:lang w:eastAsia="zh-CN"/>
        </w:rPr>
        <w:t xml:space="preserve"> </w:t>
      </w:r>
      <w:r>
        <w:rPr>
          <w:lang w:eastAsia="zh-CN"/>
        </w:rPr>
        <w:t xml:space="preserve">WI to </w:t>
      </w:r>
      <w:r w:rsidR="00361285">
        <w:rPr>
          <w:lang w:eastAsia="zh-CN"/>
        </w:rPr>
        <w:t>December</w:t>
      </w:r>
      <w:r>
        <w:rPr>
          <w:lang w:eastAsia="zh-CN"/>
        </w:rPr>
        <w:t xml:space="preserve"> 202</w:t>
      </w:r>
      <w:r w:rsidR="00361285">
        <w:rPr>
          <w:lang w:eastAsia="zh-CN"/>
        </w:rPr>
        <w:t>5</w:t>
      </w:r>
      <w:r>
        <w:rPr>
          <w:lang w:eastAsia="zh-CN"/>
        </w:rPr>
        <w:t>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66AD13B6" w:rsidR="00E72B61" w:rsidRPr="00684CA1" w:rsidRDefault="00F20C1B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C630B" w14:textId="77777777" w:rsidR="00A8752E" w:rsidRDefault="00A8752E">
      <w:r>
        <w:separator/>
      </w:r>
    </w:p>
  </w:endnote>
  <w:endnote w:type="continuationSeparator" w:id="0">
    <w:p w14:paraId="78C3DA3E" w14:textId="77777777" w:rsidR="00A8752E" w:rsidRDefault="00A87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0313C" w14:textId="77777777" w:rsidR="00A8752E" w:rsidRDefault="00A8752E">
      <w:r>
        <w:separator/>
      </w:r>
    </w:p>
  </w:footnote>
  <w:footnote w:type="continuationSeparator" w:id="0">
    <w:p w14:paraId="649E6C3C" w14:textId="77777777" w:rsidR="00A8752E" w:rsidRDefault="00A875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6785833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9843945">
    <w:abstractNumId w:val="3"/>
  </w:num>
  <w:num w:numId="3" w16cid:durableId="2020621320">
    <w:abstractNumId w:val="2"/>
  </w:num>
  <w:num w:numId="4" w16cid:durableId="560798048">
    <w:abstractNumId w:val="1"/>
  </w:num>
  <w:num w:numId="5" w16cid:durableId="19494346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2650C"/>
    <w:rsid w:val="00052BF8"/>
    <w:rsid w:val="00057116"/>
    <w:rsid w:val="00074015"/>
    <w:rsid w:val="00090D00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1E2F7F"/>
    <w:rsid w:val="002000C2"/>
    <w:rsid w:val="002018D8"/>
    <w:rsid w:val="00220888"/>
    <w:rsid w:val="00223AB7"/>
    <w:rsid w:val="0025646D"/>
    <w:rsid w:val="0026255D"/>
    <w:rsid w:val="002676EC"/>
    <w:rsid w:val="00280CDD"/>
    <w:rsid w:val="0028109A"/>
    <w:rsid w:val="002C5575"/>
    <w:rsid w:val="002E7A9E"/>
    <w:rsid w:val="003205AD"/>
    <w:rsid w:val="003225E2"/>
    <w:rsid w:val="00335FB2"/>
    <w:rsid w:val="00344158"/>
    <w:rsid w:val="00361285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471"/>
    <w:rsid w:val="00520A9C"/>
    <w:rsid w:val="005340C8"/>
    <w:rsid w:val="005573BB"/>
    <w:rsid w:val="00557B2E"/>
    <w:rsid w:val="00561267"/>
    <w:rsid w:val="00581158"/>
    <w:rsid w:val="005878A0"/>
    <w:rsid w:val="00590087"/>
    <w:rsid w:val="00595B52"/>
    <w:rsid w:val="00595D2E"/>
    <w:rsid w:val="005A3EB8"/>
    <w:rsid w:val="005C1802"/>
    <w:rsid w:val="005C37BE"/>
    <w:rsid w:val="005C4F58"/>
    <w:rsid w:val="005D3FEC"/>
    <w:rsid w:val="005D44BE"/>
    <w:rsid w:val="00603D05"/>
    <w:rsid w:val="00611EC4"/>
    <w:rsid w:val="00620B3F"/>
    <w:rsid w:val="006240CE"/>
    <w:rsid w:val="006418C6"/>
    <w:rsid w:val="00663FF2"/>
    <w:rsid w:val="00671BBB"/>
    <w:rsid w:val="00682237"/>
    <w:rsid w:val="00684CA1"/>
    <w:rsid w:val="00687DD8"/>
    <w:rsid w:val="006E6480"/>
    <w:rsid w:val="00716FE1"/>
    <w:rsid w:val="00723E3D"/>
    <w:rsid w:val="0075141A"/>
    <w:rsid w:val="0075252A"/>
    <w:rsid w:val="00757E4D"/>
    <w:rsid w:val="00764B84"/>
    <w:rsid w:val="0078034D"/>
    <w:rsid w:val="00790BCC"/>
    <w:rsid w:val="007955CD"/>
    <w:rsid w:val="007974F5"/>
    <w:rsid w:val="007B0F49"/>
    <w:rsid w:val="007C7E14"/>
    <w:rsid w:val="007F7421"/>
    <w:rsid w:val="008102C9"/>
    <w:rsid w:val="008203AA"/>
    <w:rsid w:val="00833504"/>
    <w:rsid w:val="008568E6"/>
    <w:rsid w:val="0088222A"/>
    <w:rsid w:val="008A76FD"/>
    <w:rsid w:val="008C35D5"/>
    <w:rsid w:val="008C5235"/>
    <w:rsid w:val="008C537F"/>
    <w:rsid w:val="008D658B"/>
    <w:rsid w:val="00900FDE"/>
    <w:rsid w:val="009178A9"/>
    <w:rsid w:val="00936B26"/>
    <w:rsid w:val="009437A2"/>
    <w:rsid w:val="00945471"/>
    <w:rsid w:val="00984FB7"/>
    <w:rsid w:val="00985B73"/>
    <w:rsid w:val="009A3BC4"/>
    <w:rsid w:val="009B1527"/>
    <w:rsid w:val="009B3936"/>
    <w:rsid w:val="009C4C30"/>
    <w:rsid w:val="009F2EAC"/>
    <w:rsid w:val="00A10539"/>
    <w:rsid w:val="00A3082C"/>
    <w:rsid w:val="00A36378"/>
    <w:rsid w:val="00A70E1E"/>
    <w:rsid w:val="00A77518"/>
    <w:rsid w:val="00A8752E"/>
    <w:rsid w:val="00AC7C29"/>
    <w:rsid w:val="00B03C01"/>
    <w:rsid w:val="00B066D2"/>
    <w:rsid w:val="00B078D6"/>
    <w:rsid w:val="00B3015C"/>
    <w:rsid w:val="00B47DAF"/>
    <w:rsid w:val="00B86DD2"/>
    <w:rsid w:val="00BA4095"/>
    <w:rsid w:val="00BB2984"/>
    <w:rsid w:val="00BC642A"/>
    <w:rsid w:val="00BF6E8F"/>
    <w:rsid w:val="00C40532"/>
    <w:rsid w:val="00C43D1E"/>
    <w:rsid w:val="00C51766"/>
    <w:rsid w:val="00C57C50"/>
    <w:rsid w:val="00C715CA"/>
    <w:rsid w:val="00C83490"/>
    <w:rsid w:val="00C9155E"/>
    <w:rsid w:val="00C94020"/>
    <w:rsid w:val="00CE1F4D"/>
    <w:rsid w:val="00D271A0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6DAB"/>
    <w:rsid w:val="00EC7EB2"/>
    <w:rsid w:val="00F20C1B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17E0EE35"/>
  <w15:docId w15:val="{B10E18AD-706D-4AAE-9C2E-0B91914A7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F6E8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0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Johannes Hejselbaek (Nokia)</cp:lastModifiedBy>
  <cp:revision>6</cp:revision>
  <cp:lastPrinted>2009-10-12T14:10:00Z</cp:lastPrinted>
  <dcterms:created xsi:type="dcterms:W3CDTF">2025-09-18T04:23:00Z</dcterms:created>
  <dcterms:modified xsi:type="dcterms:W3CDTF">2025-09-18T07:43:00Z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